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18D71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A12DB0" w:rsidRPr="00A12DB0">
        <w:rPr>
          <w:b/>
          <w:i/>
          <w:noProof/>
          <w:sz w:val="28"/>
        </w:rPr>
        <w:t>R4-211</w:t>
      </w:r>
      <w:r w:rsidR="008861DC">
        <w:rPr>
          <w:b/>
          <w:i/>
          <w:noProof/>
          <w:sz w:val="28"/>
        </w:rPr>
        <w:t>4253</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3C909" w:rsidR="001E41F3" w:rsidRPr="00A34930" w:rsidRDefault="008861D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B932" w:rsidR="001E41F3" w:rsidRPr="00A34930" w:rsidRDefault="008861DC"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8A4CF" w:rsidR="001E41F3" w:rsidRDefault="00F950D0" w:rsidP="00F950D0">
            <w:pPr>
              <w:pStyle w:val="CRCoverPage"/>
              <w:spacing w:after="0"/>
              <w:ind w:left="100"/>
              <w:jc w:val="both"/>
              <w:rPr>
                <w:noProof/>
              </w:rPr>
            </w:pPr>
            <w:r w:rsidRPr="00F950D0">
              <w:t>CR on measurement requirements</w:t>
            </w:r>
            <w:r>
              <w:t xml:space="preserve">, </w:t>
            </w:r>
            <w:proofErr w:type="spellStart"/>
            <w:r>
              <w:t>SCell</w:t>
            </w:r>
            <w:proofErr w:type="spellEnd"/>
            <w:r>
              <w:t xml:space="preserve"> activation</w:t>
            </w:r>
            <w:r w:rsidRPr="00F950D0">
              <w:t xml:space="preserve"> and definition of reference point for UL timing 38133</w:t>
            </w:r>
            <w:r w:rsidR="00AC71D3">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proofErr w:type="spellStart"/>
            <w:r w:rsidRPr="00F950D0">
              <w:rPr>
                <w:rFonts w:cs="Arial"/>
                <w:lang w:eastAsia="ja-JP"/>
              </w:rPr>
              <w:t>NR_newRAT</w:t>
            </w:r>
            <w:proofErr w:type="spellEnd"/>
            <w:r w:rsidRPr="00F950D0">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FE2FB" w:rsidR="001E41F3" w:rsidRPr="00A34930" w:rsidRDefault="00AC71D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2FD2B" w:rsidR="001E41F3" w:rsidRDefault="00805A69" w:rsidP="00AC71D3">
            <w:pPr>
              <w:pStyle w:val="CRCoverPage"/>
              <w:spacing w:after="0"/>
              <w:ind w:left="100"/>
              <w:rPr>
                <w:noProof/>
              </w:rPr>
            </w:pPr>
            <w:r w:rsidRPr="00805A69">
              <w:rPr>
                <w:noProof/>
              </w:rPr>
              <w:t>Rel-1</w:t>
            </w:r>
            <w:r w:rsidR="00AC71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08CE13A9"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EC4075">
              <w:rPr>
                <w:rFonts w:cs="Arial"/>
                <w:noProof/>
                <w:lang w:eastAsia="zh-CN"/>
              </w:rPr>
              <w:t>Rel-15 RRM core</w:t>
            </w:r>
            <w:r>
              <w:rPr>
                <w:rFonts w:cs="Arial"/>
                <w:noProof/>
                <w:lang w:eastAsia="zh-CN"/>
              </w:rPr>
              <w:t xml:space="preserve"> requirements:</w:t>
            </w:r>
          </w:p>
          <w:p w14:paraId="1963F34F" w14:textId="2B54AE6B" w:rsidR="003609BF" w:rsidRDefault="00EC4075" w:rsidP="00EC4075">
            <w:pPr>
              <w:pStyle w:val="CRCoverPage"/>
              <w:numPr>
                <w:ilvl w:val="0"/>
                <w:numId w:val="29"/>
              </w:numPr>
              <w:spacing w:after="0"/>
              <w:rPr>
                <w:rFonts w:cs="Arial"/>
                <w:noProof/>
                <w:lang w:eastAsia="zh-CN"/>
              </w:rPr>
            </w:pPr>
            <w:r w:rsidRPr="00EC4075">
              <w:rPr>
                <w:rFonts w:cs="Arial"/>
                <w:noProof/>
                <w:lang w:eastAsia="zh-CN"/>
              </w:rPr>
              <w:t>Kp for dual SMTC is incorrect. Current requirements assume smtc2 is used when dual SMTC is configured. This means when smtc1=40m</w:t>
            </w:r>
            <w:r w:rsidR="00DB3022">
              <w:rPr>
                <w:rFonts w:cs="Arial"/>
                <w:noProof/>
                <w:lang w:eastAsia="zh-CN"/>
              </w:rPr>
              <w:t>s, smtc2=20ms and MGRP=80ms, Kp=</w:t>
            </w:r>
            <w:r w:rsidRPr="00EC4075">
              <w:rPr>
                <w:rFonts w:cs="Arial"/>
                <w:noProof/>
                <w:lang w:eastAsia="zh-CN"/>
              </w:rPr>
              <w:t>1.33 based on smtc2</w:t>
            </w:r>
            <w:r w:rsidR="00DB3022">
              <w:rPr>
                <w:rFonts w:cs="Arial"/>
                <w:noProof/>
                <w:lang w:eastAsia="zh-CN"/>
              </w:rPr>
              <w:t>, but for smtc1 the MG punctures half of the SMTC windows, so Kp should be calculated based on smtc 1 and thus equals to 2.</w:t>
            </w:r>
          </w:p>
          <w:p w14:paraId="708AA7DE" w14:textId="33CE1D14" w:rsidR="0089016B" w:rsidRPr="00786DA3" w:rsidRDefault="0089016B" w:rsidP="00842C33">
            <w:pPr>
              <w:pStyle w:val="CRCoverPage"/>
              <w:spacing w:after="0"/>
              <w:ind w:left="36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1B031E0D" w:rsidR="003609BF" w:rsidRPr="003609BF" w:rsidRDefault="00DB3022" w:rsidP="003609BF">
            <w:pPr>
              <w:pStyle w:val="CRCoverPage"/>
              <w:numPr>
                <w:ilvl w:val="0"/>
                <w:numId w:val="30"/>
              </w:numPr>
              <w:spacing w:after="0"/>
              <w:rPr>
                <w:noProof/>
                <w:lang w:eastAsia="zh-CN"/>
              </w:rPr>
            </w:pPr>
            <w:r>
              <w:rPr>
                <w:noProof/>
                <w:lang w:eastAsia="zh-CN"/>
              </w:rPr>
              <w:t xml:space="preserve">Clarify that Kp calculation is based on </w:t>
            </w:r>
            <w:r w:rsidR="0014251F">
              <w:rPr>
                <w:noProof/>
                <w:lang w:eastAsia="zh-CN"/>
              </w:rPr>
              <w:t>the smtc period used by the cell</w:t>
            </w:r>
            <w:r w:rsidR="003609BF">
              <w:rPr>
                <w:rFonts w:cs="Arial"/>
                <w:noProof/>
                <w:lang w:eastAsia="zh-CN"/>
              </w:rPr>
              <w:t>.</w:t>
            </w:r>
          </w:p>
          <w:p w14:paraId="31C656EC" w14:textId="053E6063" w:rsidR="0089016B" w:rsidRDefault="0089016B" w:rsidP="00842C33">
            <w:pPr>
              <w:pStyle w:val="CRCoverPage"/>
              <w:spacing w:after="0"/>
              <w:ind w:left="360"/>
              <w:rPr>
                <w:noProof/>
                <w:lang w:eastAsia="zh-CN"/>
              </w:rPr>
            </w:pP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22006" w14:textId="77777777" w:rsidR="00D4201B" w:rsidRPr="00DB3022" w:rsidRDefault="00DB3022" w:rsidP="00DB3022">
            <w:pPr>
              <w:pStyle w:val="CRCoverPage"/>
              <w:numPr>
                <w:ilvl w:val="0"/>
                <w:numId w:val="31"/>
              </w:numPr>
              <w:spacing w:after="0"/>
              <w:rPr>
                <w:noProof/>
              </w:rPr>
            </w:pPr>
            <w:r>
              <w:rPr>
                <w:rFonts w:cs="Arial"/>
                <w:noProof/>
                <w:lang w:eastAsia="zh-CN"/>
              </w:rPr>
              <w:t>Kp is not sufficient for cells measured based on smtc1</w:t>
            </w:r>
          </w:p>
          <w:p w14:paraId="5C4BEB44" w14:textId="45045A74" w:rsidR="00DB3022" w:rsidRDefault="00DB3022" w:rsidP="00842C33">
            <w:pPr>
              <w:pStyle w:val="CRCoverPage"/>
              <w:spacing w:after="0"/>
              <w:ind w:left="36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FF96" w:rsidR="00D4201B" w:rsidRDefault="00DB3022" w:rsidP="00842C33">
            <w:pPr>
              <w:pStyle w:val="CRCoverPage"/>
              <w:spacing w:after="0"/>
              <w:ind w:left="100"/>
              <w:rPr>
                <w:noProof/>
                <w:lang w:eastAsia="zh-CN"/>
              </w:rPr>
            </w:pPr>
            <w:r>
              <w:rPr>
                <w:noProof/>
                <w:lang w:eastAsia="zh-CN"/>
              </w:rPr>
              <w:t>9.2.5.1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8E6211F" w14:textId="77777777" w:rsidR="00AC71D3" w:rsidRPr="009C5807" w:rsidRDefault="00AC71D3" w:rsidP="00AC71D3">
      <w:pPr>
        <w:pStyle w:val="40"/>
      </w:pPr>
      <w:r w:rsidRPr="009C5807">
        <w:t>9.2.5.1</w:t>
      </w:r>
      <w:r w:rsidRPr="009C5807">
        <w:tab/>
      </w:r>
      <w:proofErr w:type="spellStart"/>
      <w:r w:rsidRPr="009C5807">
        <w:t>Intrafrequency</w:t>
      </w:r>
      <w:proofErr w:type="spellEnd"/>
      <w:r w:rsidRPr="009C5807">
        <w:t xml:space="preserve"> cell identification</w:t>
      </w:r>
    </w:p>
    <w:p w14:paraId="3F918DA2" w14:textId="77777777" w:rsidR="00AC71D3" w:rsidRPr="009C5807" w:rsidRDefault="00AC71D3" w:rsidP="00AC71D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4DF364DB" w14:textId="77777777" w:rsidR="00AC71D3" w:rsidRPr="009C5807" w:rsidRDefault="00AC71D3" w:rsidP="00AC71D3">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D70F9B5" w14:textId="77777777" w:rsidR="00AC71D3" w:rsidRPr="009C5807" w:rsidRDefault="00AC71D3" w:rsidP="00AC71D3">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228478E" w14:textId="77777777" w:rsidR="00AC71D3" w:rsidRPr="009C5807" w:rsidRDefault="00AC71D3" w:rsidP="00AC71D3">
      <w:pPr>
        <w:rPr>
          <w:lang w:val="en-US"/>
        </w:rPr>
      </w:pPr>
      <w:r w:rsidRPr="009C5807">
        <w:rPr>
          <w:lang w:val="en-US"/>
        </w:rPr>
        <w:t>Where:</w:t>
      </w:r>
    </w:p>
    <w:p w14:paraId="1E4DF246" w14:textId="77777777" w:rsidR="00AC71D3" w:rsidRPr="009C5807" w:rsidRDefault="00AC71D3" w:rsidP="00AC71D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2F54192F" w14:textId="77777777" w:rsidR="00AC71D3" w:rsidRPr="009C5807" w:rsidRDefault="00AC71D3" w:rsidP="00AC71D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4856EAED" w14:textId="77777777" w:rsidR="00AC71D3" w:rsidRPr="009C5807" w:rsidRDefault="00AC71D3" w:rsidP="00AC71D3">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497F718B" w14:textId="77777777" w:rsidR="00AC71D3" w:rsidRPr="009C5807" w:rsidRDefault="00AC71D3" w:rsidP="00AC71D3">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933CD78" w14:textId="77777777" w:rsidR="00AC71D3" w:rsidRPr="009C5807" w:rsidRDefault="00AC71D3" w:rsidP="00AC71D3">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135E449F" w14:textId="77777777" w:rsidR="00AC71D3" w:rsidRPr="009C5807" w:rsidRDefault="00AC71D3" w:rsidP="00AC71D3">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27B3AF1" w14:textId="77777777" w:rsidR="00AC71D3" w:rsidRPr="009C5807" w:rsidRDefault="00AC71D3" w:rsidP="00AC71D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6C90E559" w14:textId="77777777" w:rsidR="00AC71D3" w:rsidRPr="009C5807" w:rsidRDefault="00AC71D3" w:rsidP="00AC71D3">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0DBB7136" w14:textId="77777777" w:rsidR="00AC71D3" w:rsidRPr="009C5807" w:rsidRDefault="00AC71D3" w:rsidP="00AC71D3">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6AF2CB0E" w14:textId="09C296C9" w:rsidR="00AC71D3" w:rsidRPr="009C5807" w:rsidRDefault="00AC71D3" w:rsidP="00AC71D3">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ins w:id="5" w:author="Huawei" w:date="2021-08-28T14:14:00Z">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bookmarkStart w:id="6" w:name="_GoBack"/>
      <w:bookmarkEnd w:id="6"/>
    </w:p>
    <w:p w14:paraId="7F64B8E4" w14:textId="77777777" w:rsidR="00AC71D3" w:rsidRPr="009C5807" w:rsidRDefault="00AC71D3" w:rsidP="00AC71D3">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5615F6BE" w14:textId="77777777" w:rsidR="00AC71D3" w:rsidRPr="009C5807" w:rsidRDefault="00AC71D3" w:rsidP="00AC71D3">
      <w:pPr>
        <w:pStyle w:val="B10"/>
        <w:rPr>
          <w:lang w:val="en-US" w:eastAsia="zh-CN"/>
        </w:rPr>
      </w:pPr>
      <w:r w:rsidRPr="009C5807">
        <w:tab/>
      </w:r>
      <w:r w:rsidRPr="009C5807">
        <w:rPr>
          <w:lang w:val="en-US"/>
        </w:rPr>
        <w:t>For FR2</w:t>
      </w:r>
      <w:r w:rsidRPr="009C5807">
        <w:rPr>
          <w:lang w:val="en-US" w:eastAsia="zh-CN"/>
        </w:rPr>
        <w:t>,</w:t>
      </w:r>
    </w:p>
    <w:p w14:paraId="23A7B0DD" w14:textId="77777777" w:rsidR="00AC71D3" w:rsidRPr="009C5807" w:rsidRDefault="00AC71D3" w:rsidP="00AC71D3">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338DFF4" w14:textId="77777777" w:rsidR="00AC71D3" w:rsidRPr="008C6DE4" w:rsidRDefault="00AC71D3" w:rsidP="00AC71D3">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7F49364" w14:textId="77777777" w:rsidR="00AC71D3" w:rsidRPr="008C6DE4" w:rsidRDefault="00AC71D3" w:rsidP="00AC71D3">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2CC757FE" w14:textId="77777777" w:rsidR="00AC71D3" w:rsidRDefault="00AC71D3" w:rsidP="00AC71D3">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6877DFE" w14:textId="77777777" w:rsidR="00AC71D3" w:rsidRPr="00607F2D" w:rsidRDefault="00AC71D3" w:rsidP="00AC71D3">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6F9677E" w14:textId="77777777" w:rsidR="00AC71D3" w:rsidRPr="009C5807" w:rsidRDefault="00AC71D3" w:rsidP="00AC71D3">
      <w:pPr>
        <w:pStyle w:val="B10"/>
      </w:pPr>
      <w:r w:rsidRPr="009C5807">
        <w:tab/>
        <w:t xml:space="preserve">If SCG DRX is in use, </w:t>
      </w:r>
      <w:proofErr w:type="spellStart"/>
      <w:r w:rsidRPr="009C5807">
        <w:t>intrafrequency</w:t>
      </w:r>
      <w:proofErr w:type="spellEnd"/>
      <w:r w:rsidRPr="009C5807">
        <w:t xml:space="preserve">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9042E1A" w14:textId="77777777" w:rsidR="00AC71D3" w:rsidRPr="009C5807" w:rsidRDefault="00AC71D3" w:rsidP="00AC71D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1AA2F8F2"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606999C6"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3D2436" w14:textId="77777777" w:rsidR="00AC71D3" w:rsidRPr="009C5807" w:rsidRDefault="00AC71D3" w:rsidP="009D776A">
            <w:pPr>
              <w:pStyle w:val="TAH"/>
            </w:pPr>
            <w:r w:rsidRPr="009C5807">
              <w:t>T</w:t>
            </w:r>
            <w:r w:rsidRPr="009C5807">
              <w:rPr>
                <w:vertAlign w:val="subscript"/>
              </w:rPr>
              <w:t>PSS/</w:t>
            </w:r>
            <w:proofErr w:type="spellStart"/>
            <w:r w:rsidRPr="009C5807">
              <w:rPr>
                <w:vertAlign w:val="subscript"/>
              </w:rPr>
              <w:t>SSS_sync_intra</w:t>
            </w:r>
            <w:proofErr w:type="spellEnd"/>
          </w:p>
        </w:tc>
      </w:tr>
      <w:tr w:rsidR="00AC71D3" w:rsidRPr="009C5807" w14:paraId="0C466D2D"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793520C5"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6372300" w14:textId="77777777" w:rsidR="00AC71D3" w:rsidRPr="009C5807" w:rsidRDefault="00AC71D3" w:rsidP="009D776A">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AC71D3" w:rsidRPr="009C5807" w14:paraId="0805E749"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04D71757"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A71CBA" w14:textId="77777777" w:rsidR="00AC71D3" w:rsidRPr="009C5807" w:rsidRDefault="00AC71D3" w:rsidP="009D776A">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AC71D3" w:rsidRPr="009C5807" w14:paraId="6D8393B8"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65869B95" w14:textId="77777777" w:rsidR="00AC71D3" w:rsidRPr="009C5807" w:rsidRDefault="00AC71D3" w:rsidP="009D776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0B8894" w14:textId="77777777" w:rsidR="00AC71D3" w:rsidRPr="009C5807" w:rsidRDefault="00AC71D3" w:rsidP="009D776A">
            <w:pPr>
              <w:pStyle w:val="TAC"/>
              <w:rPr>
                <w:b/>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AC71D3" w:rsidRPr="009C5807" w14:paraId="1FD4E310" w14:textId="77777777" w:rsidTr="009D776A">
        <w:tc>
          <w:tcPr>
            <w:tcW w:w="9241" w:type="dxa"/>
            <w:gridSpan w:val="2"/>
            <w:tcBorders>
              <w:top w:val="single" w:sz="4" w:space="0" w:color="auto"/>
              <w:left w:val="single" w:sz="4" w:space="0" w:color="auto"/>
              <w:bottom w:val="single" w:sz="4" w:space="0" w:color="auto"/>
              <w:right w:val="single" w:sz="4" w:space="0" w:color="auto"/>
            </w:tcBorders>
            <w:hideMark/>
          </w:tcPr>
          <w:p w14:paraId="6BC6E0B8" w14:textId="77777777" w:rsidR="00AC71D3" w:rsidRPr="009B531C" w:rsidRDefault="00AC71D3" w:rsidP="009D776A">
            <w:pPr>
              <w:pStyle w:val="TAN"/>
            </w:pPr>
            <w:r w:rsidRPr="009B531C">
              <w:t>NOTE 1:</w:t>
            </w:r>
            <w:r w:rsidRPr="009B531C">
              <w:tab/>
              <w:t>If different SMTC periodicities are configured for different cells, the SMTC period in the requirement is the one used by the cell being identified</w:t>
            </w:r>
          </w:p>
          <w:p w14:paraId="47A7DBD1" w14:textId="77777777" w:rsidR="00AC71D3" w:rsidRPr="009B531C" w:rsidRDefault="00AC71D3" w:rsidP="009D776A">
            <w:pPr>
              <w:pStyle w:val="TAN"/>
            </w:pPr>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 xml:space="preserve">0 </w:t>
            </w:r>
            <w:proofErr w:type="spellStart"/>
            <w:r w:rsidRPr="009B531C">
              <w:t>ms</w:t>
            </w:r>
            <w:proofErr w:type="spellEnd"/>
            <w:r w:rsidRPr="009B531C">
              <w:t>;</w:t>
            </w:r>
            <w:proofErr w:type="gramStart"/>
            <w:r w:rsidRPr="009B531C">
              <w:t>,otherwise</w:t>
            </w:r>
            <w:proofErr w:type="gramEnd"/>
            <w:r w:rsidRPr="009B531C">
              <w:t xml:space="preserve"> M2=1</w:t>
            </w:r>
            <w:r w:rsidRPr="009B531C">
              <w:rPr>
                <w:rFonts w:hint="eastAsia"/>
              </w:rPr>
              <w:t>.</w:t>
            </w:r>
          </w:p>
          <w:p w14:paraId="0DA8CD33" w14:textId="77777777" w:rsidR="00AC71D3" w:rsidRPr="009C5807" w:rsidRDefault="00AC71D3" w:rsidP="009D776A">
            <w:pPr>
              <w:pStyle w:val="TAN"/>
            </w:pPr>
            <w:r>
              <w:t xml:space="preserve">NOTE 3: </w:t>
            </w:r>
            <w:r>
              <w:tab/>
            </w:r>
            <w:r w:rsidRPr="00E57A91">
              <w:rPr>
                <w:lang w:val="en-US" w:eastAsia="zh-CN"/>
              </w:rPr>
              <w:t xml:space="preserve">When </w:t>
            </w:r>
            <w:r w:rsidRPr="00E57A91">
              <w:rPr>
                <w:i/>
                <w:iCs/>
                <w:lang w:val="en-US" w:eastAsia="zh-CN"/>
              </w:rPr>
              <w:t>highSpeedMeasFlag-r16</w:t>
            </w:r>
            <w:r w:rsidRPr="00E57A91">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57A91">
              <w:rPr>
                <w:lang w:val="en-US" w:eastAsia="zh-CN"/>
              </w:rPr>
              <w:t xml:space="preserve">measurements of the primary component carrier and do not apply to measurements of a secondary component carrier with active </w:t>
            </w:r>
            <w:proofErr w:type="spellStart"/>
            <w:r w:rsidRPr="00E57A91">
              <w:rPr>
                <w:lang w:val="en-US" w:eastAsia="zh-CN"/>
              </w:rPr>
              <w:t>SCell</w:t>
            </w:r>
            <w:proofErr w:type="spellEnd"/>
            <w:r w:rsidRPr="00E57A91">
              <w:t>.</w:t>
            </w:r>
          </w:p>
        </w:tc>
      </w:tr>
    </w:tbl>
    <w:p w14:paraId="4517A5DE" w14:textId="77777777" w:rsidR="00AC71D3" w:rsidRPr="009C5807" w:rsidRDefault="00AC71D3" w:rsidP="00AC71D3"/>
    <w:p w14:paraId="3743134F" w14:textId="77777777" w:rsidR="00AC71D3" w:rsidRPr="009C5807" w:rsidRDefault="00AC71D3" w:rsidP="00AC71D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16D12B63"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2348997D"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351771" w14:textId="77777777" w:rsidR="00AC71D3" w:rsidRPr="009C5807" w:rsidRDefault="00AC71D3" w:rsidP="009D776A">
            <w:pPr>
              <w:pStyle w:val="TAH"/>
            </w:pPr>
            <w:r w:rsidRPr="009C5807">
              <w:t>T</w:t>
            </w:r>
            <w:r w:rsidRPr="009C5807">
              <w:rPr>
                <w:vertAlign w:val="subscript"/>
              </w:rPr>
              <w:t>PSS/</w:t>
            </w:r>
            <w:proofErr w:type="spellStart"/>
            <w:r w:rsidRPr="009C5807">
              <w:rPr>
                <w:vertAlign w:val="subscript"/>
              </w:rPr>
              <w:t>SSS_sync_intra</w:t>
            </w:r>
            <w:proofErr w:type="spellEnd"/>
          </w:p>
        </w:tc>
      </w:tr>
      <w:tr w:rsidR="00AC71D3" w:rsidRPr="009C5807" w14:paraId="3B086368"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717A2691"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266BF4" w14:textId="77777777" w:rsidR="00AC71D3" w:rsidRPr="009C5807" w:rsidRDefault="00AC71D3" w:rsidP="009D776A">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AC71D3" w:rsidRPr="009C5807" w14:paraId="2E8A930D" w14:textId="77777777" w:rsidTr="009D776A">
        <w:trPr>
          <w:trHeight w:val="245"/>
        </w:trPr>
        <w:tc>
          <w:tcPr>
            <w:tcW w:w="4620" w:type="dxa"/>
            <w:tcBorders>
              <w:top w:val="single" w:sz="4" w:space="0" w:color="auto"/>
              <w:left w:val="single" w:sz="4" w:space="0" w:color="auto"/>
              <w:bottom w:val="single" w:sz="4" w:space="0" w:color="auto"/>
              <w:right w:val="single" w:sz="4" w:space="0" w:color="auto"/>
            </w:tcBorders>
            <w:hideMark/>
          </w:tcPr>
          <w:p w14:paraId="4BDA58AF"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890B7E" w14:textId="77777777" w:rsidR="00AC71D3" w:rsidRPr="009C5807" w:rsidRDefault="00AC71D3" w:rsidP="009D776A">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AC71D3" w:rsidRPr="009C5807" w14:paraId="7EAF1D9A"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15382EFE" w14:textId="77777777" w:rsidR="00AC71D3" w:rsidRPr="009C5807" w:rsidRDefault="00AC71D3" w:rsidP="009D776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6F94E0" w14:textId="77777777" w:rsidR="00AC71D3" w:rsidRPr="009C5807" w:rsidRDefault="00AC71D3" w:rsidP="009D776A">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AC71D3" w:rsidRPr="009C5807" w14:paraId="35A205D4" w14:textId="77777777" w:rsidTr="009D776A">
        <w:tc>
          <w:tcPr>
            <w:tcW w:w="9241" w:type="dxa"/>
            <w:gridSpan w:val="2"/>
            <w:tcBorders>
              <w:top w:val="single" w:sz="4" w:space="0" w:color="auto"/>
              <w:left w:val="single" w:sz="4" w:space="0" w:color="auto"/>
              <w:bottom w:val="single" w:sz="4" w:space="0" w:color="auto"/>
              <w:right w:val="single" w:sz="4" w:space="0" w:color="auto"/>
            </w:tcBorders>
            <w:hideMark/>
          </w:tcPr>
          <w:p w14:paraId="1F0FA10C" w14:textId="77777777" w:rsidR="00AC71D3" w:rsidRPr="009C5807" w:rsidRDefault="00AC71D3" w:rsidP="009D776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3C65FE6" w14:textId="77777777" w:rsidR="00AC71D3" w:rsidRPr="009C5807" w:rsidRDefault="00AC71D3" w:rsidP="00AC71D3"/>
    <w:p w14:paraId="0C59B1C8" w14:textId="77777777" w:rsidR="00AC71D3" w:rsidRPr="009C5807" w:rsidRDefault="00AC71D3" w:rsidP="00AC71D3">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19638BE6"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6805F41C"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72C7B0" w14:textId="77777777" w:rsidR="00AC71D3" w:rsidRPr="009C5807" w:rsidRDefault="00AC71D3" w:rsidP="009D776A">
            <w:pPr>
              <w:pStyle w:val="TAH"/>
            </w:pPr>
            <w:proofErr w:type="spellStart"/>
            <w:r w:rsidRPr="009C5807">
              <w:t>T</w:t>
            </w:r>
            <w:r w:rsidRPr="009C5807">
              <w:rPr>
                <w:vertAlign w:val="subscript"/>
              </w:rPr>
              <w:t>SSB_time_index_intra</w:t>
            </w:r>
            <w:proofErr w:type="spellEnd"/>
          </w:p>
        </w:tc>
      </w:tr>
      <w:tr w:rsidR="00AC71D3" w:rsidRPr="009C5807" w14:paraId="12310EC1"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1AFAABAE"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9903BC" w14:textId="77777777" w:rsidR="00AC71D3" w:rsidRPr="009C5807" w:rsidRDefault="00AC71D3" w:rsidP="009D776A">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AC71D3" w:rsidRPr="009C5807" w14:paraId="3E82FE6E"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7F0FB237"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34D95A" w14:textId="77777777" w:rsidR="00AC71D3" w:rsidRPr="009C5807" w:rsidRDefault="00AC71D3" w:rsidP="009D776A">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AC71D3" w:rsidRPr="009C5807" w14:paraId="15368337"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4267864C" w14:textId="77777777" w:rsidR="00AC71D3" w:rsidRPr="009C5807" w:rsidRDefault="00AC71D3" w:rsidP="009D776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97DE44" w14:textId="77777777" w:rsidR="00AC71D3" w:rsidRPr="009C5807" w:rsidRDefault="00AC71D3" w:rsidP="009D776A">
            <w:pPr>
              <w:pStyle w:val="TAC"/>
              <w:rPr>
                <w:b/>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AC71D3" w:rsidRPr="009C5807" w14:paraId="27C562F0" w14:textId="77777777" w:rsidTr="009D776A">
        <w:tc>
          <w:tcPr>
            <w:tcW w:w="9241" w:type="dxa"/>
            <w:gridSpan w:val="2"/>
            <w:tcBorders>
              <w:top w:val="single" w:sz="4" w:space="0" w:color="auto"/>
              <w:left w:val="single" w:sz="4" w:space="0" w:color="auto"/>
              <w:bottom w:val="single" w:sz="4" w:space="0" w:color="auto"/>
              <w:right w:val="single" w:sz="4" w:space="0" w:color="auto"/>
            </w:tcBorders>
            <w:hideMark/>
          </w:tcPr>
          <w:p w14:paraId="67548468" w14:textId="77777777" w:rsidR="00AC71D3" w:rsidRDefault="00AC71D3" w:rsidP="009D776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30688929" w14:textId="77777777" w:rsidR="00AC71D3" w:rsidRDefault="00AC71D3" w:rsidP="009D776A">
            <w:pPr>
              <w:pStyle w:val="TAN"/>
            </w:pPr>
            <w:r>
              <w:t>NOTE 2:</w:t>
            </w:r>
            <w:r>
              <w:tab/>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;,otherwise M2=1</w:t>
            </w:r>
          </w:p>
          <w:p w14:paraId="3562BBA4" w14:textId="77777777" w:rsidR="00AC71D3" w:rsidRPr="009C5807" w:rsidRDefault="00AC71D3" w:rsidP="009D776A">
            <w:pPr>
              <w:pStyle w:val="TAN"/>
            </w:pPr>
            <w:r>
              <w:t>NOTE 3:</w:t>
            </w:r>
            <w:r>
              <w:tab/>
            </w:r>
            <w:r w:rsidRPr="00BF1D60">
              <w:rPr>
                <w:lang w:val="en-US" w:eastAsia="zh-CN"/>
              </w:rPr>
              <w:t xml:space="preserve">When </w:t>
            </w:r>
            <w:r w:rsidRPr="00BF1D60">
              <w:rPr>
                <w:i/>
                <w:iCs/>
                <w:lang w:val="en-US" w:eastAsia="zh-CN"/>
              </w:rPr>
              <w:t>highSpeedMeasFlag-r16</w:t>
            </w:r>
            <w:r w:rsidRPr="00BF1D60">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BF1D60">
              <w:rPr>
                <w:lang w:val="en-US" w:eastAsia="zh-CN"/>
              </w:rPr>
              <w:t xml:space="preserve">measurements of the primary component carrier and do not apply to measurements of a secondary component carrier with active </w:t>
            </w:r>
            <w:proofErr w:type="spellStart"/>
            <w:r w:rsidRPr="00BF1D60">
              <w:rPr>
                <w:lang w:val="en-US" w:eastAsia="zh-CN"/>
              </w:rPr>
              <w:t>SCell</w:t>
            </w:r>
            <w:proofErr w:type="spellEnd"/>
            <w:r w:rsidRPr="00BF1D60">
              <w:t>.</w:t>
            </w:r>
          </w:p>
        </w:tc>
      </w:tr>
    </w:tbl>
    <w:p w14:paraId="5A715B4A" w14:textId="77777777" w:rsidR="00AC71D3" w:rsidRPr="009C5807" w:rsidRDefault="00AC71D3" w:rsidP="00AC71D3"/>
    <w:p w14:paraId="49C8185F" w14:textId="77777777" w:rsidR="00AC71D3" w:rsidRPr="009C5807" w:rsidRDefault="00AC71D3" w:rsidP="00AC71D3">
      <w:pPr>
        <w:keepNext/>
        <w:keepLines/>
        <w:spacing w:before="60"/>
        <w:jc w:val="center"/>
      </w:pPr>
      <w:r w:rsidRPr="009C5807">
        <w:rPr>
          <w:rFonts w:ascii="Arial" w:hAnsi="Arial"/>
          <w:b/>
        </w:rPr>
        <w:lastRenderedPageBreak/>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356BD4ED"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1C5BE355"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2D0029" w14:textId="77777777" w:rsidR="00AC71D3" w:rsidRPr="009C5807" w:rsidRDefault="00AC71D3" w:rsidP="009D776A">
            <w:pPr>
              <w:pStyle w:val="TAH"/>
            </w:pPr>
            <w:r w:rsidRPr="009C5807">
              <w:t>T</w:t>
            </w:r>
            <w:r w:rsidRPr="009C5807">
              <w:rPr>
                <w:vertAlign w:val="subscript"/>
              </w:rPr>
              <w:t>PSS/</w:t>
            </w:r>
            <w:proofErr w:type="spellStart"/>
            <w:r w:rsidRPr="009C5807">
              <w:rPr>
                <w:vertAlign w:val="subscript"/>
              </w:rPr>
              <w:t>SSS_sync_intra</w:t>
            </w:r>
            <w:proofErr w:type="spellEnd"/>
          </w:p>
        </w:tc>
      </w:tr>
      <w:tr w:rsidR="00AC71D3" w:rsidRPr="009C5807" w14:paraId="54E94421"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04D44C23"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798B7E" w14:textId="77777777" w:rsidR="00AC71D3" w:rsidRPr="009C5807" w:rsidRDefault="00AC71D3" w:rsidP="009D776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AC71D3" w:rsidRPr="009C5807" w14:paraId="02C8D26C"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13E77A49"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4B0342" w14:textId="77777777" w:rsidR="00AC71D3" w:rsidRPr="009C5807" w:rsidRDefault="00AC71D3" w:rsidP="009D776A">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AC71D3" w:rsidRPr="009C5807" w14:paraId="1515BC33"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6D3D2BBC" w14:textId="77777777" w:rsidR="00AC71D3" w:rsidRPr="009C5807" w:rsidRDefault="00AC71D3" w:rsidP="009D776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C3B579" w14:textId="77777777" w:rsidR="00AC71D3" w:rsidRPr="009C5807" w:rsidRDefault="00AC71D3" w:rsidP="009D776A">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DE1B0D0" w14:textId="77777777" w:rsidR="00AC71D3" w:rsidRPr="009C5807" w:rsidRDefault="00AC71D3" w:rsidP="00AC71D3"/>
    <w:p w14:paraId="564915EB" w14:textId="77777777" w:rsidR="00AC71D3" w:rsidRPr="009C5807" w:rsidRDefault="00AC71D3" w:rsidP="00AC71D3">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22DDE081"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4CDACA09"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85AA2B" w14:textId="77777777" w:rsidR="00AC71D3" w:rsidRPr="009C5807" w:rsidRDefault="00AC71D3" w:rsidP="009D776A">
            <w:pPr>
              <w:pStyle w:val="TAH"/>
            </w:pPr>
            <w:r w:rsidRPr="009C5807">
              <w:t>T</w:t>
            </w:r>
            <w:r w:rsidRPr="009C5807">
              <w:rPr>
                <w:vertAlign w:val="subscript"/>
              </w:rPr>
              <w:t>PSS/</w:t>
            </w:r>
            <w:proofErr w:type="spellStart"/>
            <w:r w:rsidRPr="009C5807">
              <w:rPr>
                <w:vertAlign w:val="subscript"/>
              </w:rPr>
              <w:t>SSS_sync_intra</w:t>
            </w:r>
            <w:proofErr w:type="spellEnd"/>
          </w:p>
        </w:tc>
      </w:tr>
      <w:tr w:rsidR="00AC71D3" w:rsidRPr="009C5807" w14:paraId="6626F164"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34FA8723"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1F19A1" w14:textId="77777777" w:rsidR="00AC71D3" w:rsidRPr="009C5807" w:rsidRDefault="00AC71D3" w:rsidP="009D776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AC71D3" w:rsidRPr="009C5807" w14:paraId="05906F53"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7F077EDA"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A5A8B" w14:textId="77777777" w:rsidR="00AC71D3" w:rsidRPr="009C5807" w:rsidRDefault="00AC71D3" w:rsidP="009D776A">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AC71D3" w:rsidRPr="009C5807" w14:paraId="3FC2F5D5"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110B7B0D" w14:textId="77777777" w:rsidR="00AC71D3" w:rsidRPr="009C5807" w:rsidRDefault="00AC71D3" w:rsidP="009D776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7C6889" w14:textId="77777777" w:rsidR="00AC71D3" w:rsidRPr="009C5807" w:rsidRDefault="00AC71D3" w:rsidP="009D776A">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355DD0B6" w14:textId="77777777" w:rsidR="00AC71D3" w:rsidRPr="009C5807" w:rsidRDefault="00AC71D3" w:rsidP="00AC71D3"/>
    <w:p w14:paraId="6B1C9D5F" w14:textId="77777777" w:rsidR="00AC71D3" w:rsidRPr="009C5807" w:rsidRDefault="00AC71D3" w:rsidP="00AC71D3">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71D3" w:rsidRPr="009C5807" w14:paraId="283B20D8"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43CE3BC0" w14:textId="77777777" w:rsidR="00AC71D3" w:rsidRPr="009C5807" w:rsidRDefault="00AC71D3" w:rsidP="009D77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D70080" w14:textId="77777777" w:rsidR="00AC71D3" w:rsidRPr="009C5807" w:rsidRDefault="00AC71D3" w:rsidP="009D776A">
            <w:pPr>
              <w:pStyle w:val="TAH"/>
            </w:pPr>
            <w:proofErr w:type="spellStart"/>
            <w:r w:rsidRPr="009C5807">
              <w:t>T</w:t>
            </w:r>
            <w:r w:rsidRPr="009C5807">
              <w:rPr>
                <w:vertAlign w:val="subscript"/>
              </w:rPr>
              <w:t>SSB_time_index_intra</w:t>
            </w:r>
            <w:proofErr w:type="spellEnd"/>
          </w:p>
        </w:tc>
      </w:tr>
      <w:tr w:rsidR="00AC71D3" w:rsidRPr="009C5807" w14:paraId="6807CF9A"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7F67B8FC" w14:textId="77777777" w:rsidR="00AC71D3" w:rsidRPr="009C5807" w:rsidRDefault="00AC71D3" w:rsidP="009D77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30966E" w14:textId="77777777" w:rsidR="00AC71D3" w:rsidRPr="009C5807" w:rsidRDefault="00AC71D3" w:rsidP="009D776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AC71D3" w:rsidRPr="009C5807" w14:paraId="7111FB3F"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0EB43864" w14:textId="77777777" w:rsidR="00AC71D3" w:rsidRPr="009C5807" w:rsidRDefault="00AC71D3" w:rsidP="009D77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E407F4" w14:textId="77777777" w:rsidR="00AC71D3" w:rsidRPr="009C5807" w:rsidRDefault="00AC71D3" w:rsidP="009D776A">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AC71D3" w:rsidRPr="009C5807" w14:paraId="29A71E7D" w14:textId="77777777" w:rsidTr="009D776A">
        <w:tc>
          <w:tcPr>
            <w:tcW w:w="4620" w:type="dxa"/>
            <w:tcBorders>
              <w:top w:val="single" w:sz="4" w:space="0" w:color="auto"/>
              <w:left w:val="single" w:sz="4" w:space="0" w:color="auto"/>
              <w:bottom w:val="single" w:sz="4" w:space="0" w:color="auto"/>
              <w:right w:val="single" w:sz="4" w:space="0" w:color="auto"/>
            </w:tcBorders>
            <w:hideMark/>
          </w:tcPr>
          <w:p w14:paraId="59E09765" w14:textId="77777777" w:rsidR="00AC71D3" w:rsidRPr="009C5807" w:rsidRDefault="00AC71D3" w:rsidP="009D776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1CF31B" w14:textId="77777777" w:rsidR="00AC71D3" w:rsidRPr="009C5807" w:rsidRDefault="00AC71D3" w:rsidP="009D776A">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B49666C" w14:textId="77777777" w:rsidR="00AC71D3" w:rsidRPr="009C5807" w:rsidRDefault="00AC71D3" w:rsidP="00AC71D3"/>
    <w:p w14:paraId="19EAFBE1" w14:textId="77777777" w:rsidR="00AC71D3" w:rsidRPr="009C5807" w:rsidRDefault="00AC71D3" w:rsidP="00AC71D3">
      <w:pPr>
        <w:pStyle w:val="TH"/>
      </w:pPr>
      <w:r w:rsidRPr="009C5807">
        <w:t>Table 9.2.5.1-7: Void</w:t>
      </w:r>
    </w:p>
    <w:p w14:paraId="66CD9484" w14:textId="77777777" w:rsidR="00AC71D3" w:rsidRPr="009C5807" w:rsidRDefault="00AC71D3" w:rsidP="00AC71D3">
      <w:pPr>
        <w:pStyle w:val="TH"/>
        <w:rPr>
          <w:lang w:eastAsia="zh-CN"/>
        </w:rPr>
      </w:pPr>
      <w:r w:rsidRPr="009C5807">
        <w:t>Table 9.2.5.1-8: Void</w:t>
      </w:r>
    </w:p>
    <w:p w14:paraId="6115A99D" w14:textId="77777777" w:rsidR="00AC71D3" w:rsidRPr="00AC71D3" w:rsidRDefault="00AC71D3" w:rsidP="00AC71D3">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77A73CF" w14:textId="77777777" w:rsidR="00F950D0" w:rsidRDefault="00F950D0" w:rsidP="00842C33">
      <w:pPr>
        <w:rPr>
          <w:rFonts w:eastAsia="宋体"/>
          <w:noProof/>
          <w:highlight w:val="yellow"/>
          <w:lang w:eastAsia="zh-CN"/>
        </w:rPr>
      </w:pPr>
    </w:p>
    <w:sectPr w:rsidR="00F95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3181A" w14:textId="77777777" w:rsidR="001E6348" w:rsidRDefault="001E6348">
      <w:r>
        <w:separator/>
      </w:r>
    </w:p>
  </w:endnote>
  <w:endnote w:type="continuationSeparator" w:id="0">
    <w:p w14:paraId="4D06EC95" w14:textId="77777777" w:rsidR="001E6348" w:rsidRDefault="001E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6704C" w14:textId="77777777" w:rsidR="001E6348" w:rsidRDefault="001E6348">
      <w:r>
        <w:separator/>
      </w:r>
    </w:p>
  </w:footnote>
  <w:footnote w:type="continuationSeparator" w:id="0">
    <w:p w14:paraId="7CC33A1A" w14:textId="77777777" w:rsidR="001E6348" w:rsidRDefault="001E6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08AE"/>
    <w:rsid w:val="00057A8C"/>
    <w:rsid w:val="000A4AEC"/>
    <w:rsid w:val="000A6394"/>
    <w:rsid w:val="000B0B21"/>
    <w:rsid w:val="000B7B31"/>
    <w:rsid w:val="000B7FED"/>
    <w:rsid w:val="000C038A"/>
    <w:rsid w:val="000C6598"/>
    <w:rsid w:val="000D44B3"/>
    <w:rsid w:val="000E11DD"/>
    <w:rsid w:val="000E245E"/>
    <w:rsid w:val="00115BC8"/>
    <w:rsid w:val="0014251F"/>
    <w:rsid w:val="00145D43"/>
    <w:rsid w:val="00161E69"/>
    <w:rsid w:val="00175075"/>
    <w:rsid w:val="00183CB2"/>
    <w:rsid w:val="00191A22"/>
    <w:rsid w:val="00192C46"/>
    <w:rsid w:val="001A08B3"/>
    <w:rsid w:val="001A7B60"/>
    <w:rsid w:val="001B52F0"/>
    <w:rsid w:val="001B7A65"/>
    <w:rsid w:val="001E3C8B"/>
    <w:rsid w:val="001E41F3"/>
    <w:rsid w:val="001E6348"/>
    <w:rsid w:val="0020704E"/>
    <w:rsid w:val="00226E0A"/>
    <w:rsid w:val="0023752B"/>
    <w:rsid w:val="00244103"/>
    <w:rsid w:val="002458A1"/>
    <w:rsid w:val="0026004D"/>
    <w:rsid w:val="002640DD"/>
    <w:rsid w:val="00272C6A"/>
    <w:rsid w:val="00275D12"/>
    <w:rsid w:val="00284FEB"/>
    <w:rsid w:val="002860C4"/>
    <w:rsid w:val="002B2024"/>
    <w:rsid w:val="002B3311"/>
    <w:rsid w:val="002B5741"/>
    <w:rsid w:val="002B6F03"/>
    <w:rsid w:val="002C2210"/>
    <w:rsid w:val="002E472E"/>
    <w:rsid w:val="00305409"/>
    <w:rsid w:val="00306268"/>
    <w:rsid w:val="0031395A"/>
    <w:rsid w:val="00337A95"/>
    <w:rsid w:val="00344EF9"/>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26220"/>
    <w:rsid w:val="00547111"/>
    <w:rsid w:val="00554679"/>
    <w:rsid w:val="005627D0"/>
    <w:rsid w:val="00586A42"/>
    <w:rsid w:val="00592D74"/>
    <w:rsid w:val="005B21CF"/>
    <w:rsid w:val="005E2C44"/>
    <w:rsid w:val="005E3AD3"/>
    <w:rsid w:val="00621188"/>
    <w:rsid w:val="006257ED"/>
    <w:rsid w:val="006342C7"/>
    <w:rsid w:val="006419DA"/>
    <w:rsid w:val="00653B65"/>
    <w:rsid w:val="00665C47"/>
    <w:rsid w:val="0067260F"/>
    <w:rsid w:val="006762B2"/>
    <w:rsid w:val="00680E87"/>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86DA3"/>
    <w:rsid w:val="00792342"/>
    <w:rsid w:val="007977A8"/>
    <w:rsid w:val="007A5F9C"/>
    <w:rsid w:val="007B512A"/>
    <w:rsid w:val="007C2097"/>
    <w:rsid w:val="007D6A07"/>
    <w:rsid w:val="007E4CFC"/>
    <w:rsid w:val="007F7259"/>
    <w:rsid w:val="008040A8"/>
    <w:rsid w:val="00805A69"/>
    <w:rsid w:val="00814719"/>
    <w:rsid w:val="00825117"/>
    <w:rsid w:val="008279FA"/>
    <w:rsid w:val="00842C33"/>
    <w:rsid w:val="00845340"/>
    <w:rsid w:val="00850BEA"/>
    <w:rsid w:val="008626E7"/>
    <w:rsid w:val="00870EE7"/>
    <w:rsid w:val="008861DC"/>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2DB0"/>
    <w:rsid w:val="00A246B6"/>
    <w:rsid w:val="00A34930"/>
    <w:rsid w:val="00A444FF"/>
    <w:rsid w:val="00A47E70"/>
    <w:rsid w:val="00A50CF0"/>
    <w:rsid w:val="00A6182A"/>
    <w:rsid w:val="00A701FA"/>
    <w:rsid w:val="00A7671C"/>
    <w:rsid w:val="00A95883"/>
    <w:rsid w:val="00AA2CBC"/>
    <w:rsid w:val="00AA7560"/>
    <w:rsid w:val="00AB0737"/>
    <w:rsid w:val="00AC5820"/>
    <w:rsid w:val="00AC71D3"/>
    <w:rsid w:val="00AD1CD8"/>
    <w:rsid w:val="00AD45B1"/>
    <w:rsid w:val="00B05BE9"/>
    <w:rsid w:val="00B14971"/>
    <w:rsid w:val="00B200B3"/>
    <w:rsid w:val="00B236F2"/>
    <w:rsid w:val="00B258BB"/>
    <w:rsid w:val="00B30CC2"/>
    <w:rsid w:val="00B555DB"/>
    <w:rsid w:val="00B67B97"/>
    <w:rsid w:val="00B82941"/>
    <w:rsid w:val="00B900C7"/>
    <w:rsid w:val="00B968C8"/>
    <w:rsid w:val="00B97C9B"/>
    <w:rsid w:val="00BA3EC5"/>
    <w:rsid w:val="00BA51D9"/>
    <w:rsid w:val="00BB011D"/>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13F3D"/>
    <w:rsid w:val="00E22DC3"/>
    <w:rsid w:val="00E34898"/>
    <w:rsid w:val="00E37E43"/>
    <w:rsid w:val="00EB09B7"/>
    <w:rsid w:val="00EC3E47"/>
    <w:rsid w:val="00EC4075"/>
    <w:rsid w:val="00EE7D7C"/>
    <w:rsid w:val="00EF70F1"/>
    <w:rsid w:val="00F25D98"/>
    <w:rsid w:val="00F300FB"/>
    <w:rsid w:val="00F950D0"/>
    <w:rsid w:val="00FA4EC7"/>
    <w:rsid w:val="00FB1E6C"/>
    <w:rsid w:val="00FB6386"/>
    <w:rsid w:val="00FF4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28351119">
      <w:bodyDiv w:val="1"/>
      <w:marLeft w:val="0"/>
      <w:marRight w:val="0"/>
      <w:marTop w:val="0"/>
      <w:marBottom w:val="0"/>
      <w:divBdr>
        <w:top w:val="none" w:sz="0" w:space="0" w:color="auto"/>
        <w:left w:val="none" w:sz="0" w:space="0" w:color="auto"/>
        <w:bottom w:val="none" w:sz="0" w:space="0" w:color="auto"/>
        <w:right w:val="none" w:sz="0" w:space="0" w:color="auto"/>
      </w:divBdr>
    </w:div>
    <w:div w:id="43155458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CAF16-C4E9-4497-976F-7AECE3DD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2021-08-19T02:52:00Z</dcterms:created>
  <dcterms:modified xsi:type="dcterms:W3CDTF">2021-08-28T06:14:00Z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(3)MPmBz9V+1n6a01P+SWswKc7rFfoOa8fYvza4PRdB/gtVCX0QSh545peI2goKjixmh4sjvGzA
KsQOMPp1iuhOFGLzBG+jBDBjZ47UaXbxhrbTabSICqEYN5+hfmSi5kP9AeddQJqe6xaHohC8
nwXZskO8/9YS61Dcexl1Y6SZRaD7lY9B+SUQin3V920n24yTG4aVbmbXomHGqieCF2U3E+A9
CbeVhyLToEuUx6LruS</vt:lpwstr>
  </property>
  <property fmtid="{D5CDD505-2E9C-101B-9397-08002B2CF9AE}" pid="22" name="_2015_ms_pID_7253431">
    <vt:lpwstr>NjVmuhmkIhR25YI3isKbPnhTqnzU+JhNPNicOUBfVGZdqPTXd0U4Pa
chL6B+MQidziQp4tXTzsGOpU2gfyWBuShIcvuT7pN36s1JrLtvulCbBGUOhpS/P/UNPsnivj
HSlIYUX3AV5IjoRbKWSoVzTuUnIm9h+MxDWTCrAmdfMCFgZsLCSIfeRWnTzhE0e4e/yAE8MH
r4aRF+3m08ykws4ZjFRb4Qt/RrD5/SeLQCvm</vt:lpwstr>
  </property>
  <property fmtid="{D5CDD505-2E9C-101B-9397-08002B2CF9AE}" pid="23" name="_2015_ms_pID_7253432">
    <vt:lpwstr>aA==</vt:lpwstr>
  </property>
</Properties>
</file>